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09BEF" w14:textId="77777777" w:rsidR="00F573A6" w:rsidRDefault="00F573A6" w:rsidP="00F573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RYDER</w:t>
      </w:r>
      <w:r>
        <w:rPr>
          <w:rFonts w:ascii="Times New Roman" w:hAnsi="Times New Roman" w:cs="Times New Roman"/>
        </w:rPr>
        <w:t xml:space="preserve">      (fl.1484)</w:t>
      </w:r>
    </w:p>
    <w:p w14:paraId="657ADE9D" w14:textId="77777777" w:rsidR="00F573A6" w:rsidRDefault="00F573A6" w:rsidP="00F573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Widow.</w:t>
      </w:r>
    </w:p>
    <w:p w14:paraId="35BB0F1E" w14:textId="77777777" w:rsidR="00F573A6" w:rsidRDefault="00F573A6" w:rsidP="00F573A6">
      <w:pPr>
        <w:rPr>
          <w:rFonts w:ascii="Times New Roman" w:hAnsi="Times New Roman" w:cs="Times New Roman"/>
        </w:rPr>
      </w:pPr>
    </w:p>
    <w:p w14:paraId="643FC2D2" w14:textId="77777777" w:rsidR="00F573A6" w:rsidRDefault="00F573A6" w:rsidP="00F573A6">
      <w:pPr>
        <w:rPr>
          <w:rFonts w:ascii="Times New Roman" w:hAnsi="Times New Roman" w:cs="Times New Roman"/>
        </w:rPr>
      </w:pPr>
    </w:p>
    <w:p w14:paraId="7D21D2B8" w14:textId="77777777" w:rsidR="00F573A6" w:rsidRDefault="00F573A6" w:rsidP="00F573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Henry.</w:t>
      </w:r>
    </w:p>
    <w:p w14:paraId="159DD448" w14:textId="77777777" w:rsidR="00F573A6" w:rsidRDefault="00F573A6" w:rsidP="00F573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2E5964F" w14:textId="77777777" w:rsidR="00F573A6" w:rsidRDefault="00F573A6" w:rsidP="00F573A6">
      <w:pPr>
        <w:rPr>
          <w:rFonts w:ascii="Times New Roman" w:hAnsi="Times New Roman" w:cs="Times New Roman"/>
        </w:rPr>
      </w:pPr>
    </w:p>
    <w:p w14:paraId="1CC451D5" w14:textId="77777777" w:rsidR="00F573A6" w:rsidRDefault="00F573A6" w:rsidP="00F573A6">
      <w:pPr>
        <w:rPr>
          <w:rFonts w:ascii="Times New Roman" w:hAnsi="Times New Roman" w:cs="Times New Roman"/>
        </w:rPr>
      </w:pPr>
    </w:p>
    <w:p w14:paraId="328418E5" w14:textId="77777777" w:rsidR="00F573A6" w:rsidRDefault="00F573A6" w:rsidP="00F573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made a plaint of dower against John </w:t>
      </w:r>
      <w:proofErr w:type="spellStart"/>
      <w:r>
        <w:rPr>
          <w:rFonts w:ascii="Times New Roman" w:hAnsi="Times New Roman" w:cs="Times New Roman"/>
        </w:rPr>
        <w:t>Grome</w:t>
      </w:r>
      <w:proofErr w:type="spellEnd"/>
      <w:r>
        <w:rPr>
          <w:rFonts w:ascii="Times New Roman" w:hAnsi="Times New Roman" w:cs="Times New Roman"/>
        </w:rPr>
        <w:t>(q.v.).   (ibid.)</w:t>
      </w:r>
    </w:p>
    <w:p w14:paraId="10BBCBBB" w14:textId="77777777" w:rsidR="00F573A6" w:rsidRDefault="00F573A6" w:rsidP="00F573A6">
      <w:pPr>
        <w:rPr>
          <w:rFonts w:ascii="Times New Roman" w:hAnsi="Times New Roman" w:cs="Times New Roman"/>
        </w:rPr>
      </w:pPr>
    </w:p>
    <w:p w14:paraId="0F8383CD" w14:textId="77777777" w:rsidR="00F573A6" w:rsidRDefault="00F573A6" w:rsidP="00F573A6">
      <w:pPr>
        <w:rPr>
          <w:rFonts w:ascii="Times New Roman" w:hAnsi="Times New Roman" w:cs="Times New Roman"/>
        </w:rPr>
      </w:pPr>
    </w:p>
    <w:p w14:paraId="43641229" w14:textId="77777777" w:rsidR="00F573A6" w:rsidRDefault="00F573A6" w:rsidP="00F573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6F2E95E9" w14:textId="77777777" w:rsidR="006B2F86" w:rsidRPr="00E71FC3" w:rsidRDefault="00F573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49129" w14:textId="77777777" w:rsidR="00F573A6" w:rsidRDefault="00F573A6" w:rsidP="00E71FC3">
      <w:r>
        <w:separator/>
      </w:r>
    </w:p>
  </w:endnote>
  <w:endnote w:type="continuationSeparator" w:id="0">
    <w:p w14:paraId="07142735" w14:textId="77777777" w:rsidR="00F573A6" w:rsidRDefault="00F573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FD1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9EE79" w14:textId="77777777" w:rsidR="00F573A6" w:rsidRDefault="00F573A6" w:rsidP="00E71FC3">
      <w:r>
        <w:separator/>
      </w:r>
    </w:p>
  </w:footnote>
  <w:footnote w:type="continuationSeparator" w:id="0">
    <w:p w14:paraId="073EC9FD" w14:textId="77777777" w:rsidR="00F573A6" w:rsidRDefault="00F573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A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DFF12"/>
  <w15:chartTrackingRefBased/>
  <w15:docId w15:val="{A3CB8D5B-583D-4E2F-82F7-6C464325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3A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573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2018-12-09T20:54:00Z</dcterms:created>
  <dcterms:modified xsi:type="dcterms:W3CDTF">2018-12-09T20:54:00Z</dcterms:modified>
</cp:coreProperties>
</file>